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CAB" w:rsidRDefault="005A3CAB" w:rsidP="003A689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СОВЕТ ДЕПУТАТОВ ОКТЯБРЬСКОГО СЕЛЬСОВЕТА КРАСНОЗЕРСКОГО РАЙОНА НОВОСИБИРСКОЙ ОБЛАСТИ</w:t>
      </w:r>
    </w:p>
    <w:p w:rsidR="005A3CAB" w:rsidRDefault="005A3CAB" w:rsidP="003A689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:rsidR="005A3CAB" w:rsidRDefault="005A3CAB" w:rsidP="003A689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(двадцать восьмая сессия)</w:t>
      </w:r>
    </w:p>
    <w:p w:rsidR="005A3CAB" w:rsidRDefault="005A3CAB" w:rsidP="003A6898">
      <w:pPr>
        <w:tabs>
          <w:tab w:val="left" w:pos="4020"/>
          <w:tab w:val="left" w:pos="8385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03.07.2017 г.</w:t>
      </w:r>
      <w:r>
        <w:rPr>
          <w:rFonts w:ascii="Times New Roman" w:hAnsi="Times New Roman"/>
          <w:sz w:val="28"/>
          <w:szCs w:val="28"/>
        </w:rPr>
        <w:tab/>
        <w:t>п. Октябрьский</w:t>
      </w:r>
      <w:r>
        <w:rPr>
          <w:rFonts w:ascii="Times New Roman" w:hAnsi="Times New Roman"/>
          <w:sz w:val="28"/>
          <w:szCs w:val="28"/>
        </w:rPr>
        <w:tab/>
        <w:t>№ 83</w:t>
      </w:r>
    </w:p>
    <w:p w:rsidR="005A3CAB" w:rsidRDefault="005A3CAB" w:rsidP="003A6898">
      <w:pPr>
        <w:tabs>
          <w:tab w:val="left" w:pos="4020"/>
          <w:tab w:val="left" w:pos="8385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 назначении публичных слушаний по проекту решения Совета депутатов «О принятии Устава Октябрьского сельсовета Краснозерского района Новосибирской области».</w:t>
      </w:r>
    </w:p>
    <w:p w:rsidR="005A3CAB" w:rsidRDefault="005A3CAB" w:rsidP="003A6898">
      <w:pPr>
        <w:tabs>
          <w:tab w:val="left" w:pos="4020"/>
          <w:tab w:val="left" w:pos="8385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приведения Устава Октябрьского сельсовета Краснозерского района Новосибирской области в соответствие с действующим законодательством, в соответствии Федеральным Законом «Об общих принципах организации местного самоуправления в Российской Федерации» от 06.10.2003г. № 131-ФЗ, Совет депутатов Октябрьского сельсовета</w:t>
      </w:r>
    </w:p>
    <w:p w:rsidR="005A3CAB" w:rsidRDefault="005A3CAB" w:rsidP="003A6898">
      <w:pPr>
        <w:tabs>
          <w:tab w:val="left" w:pos="4020"/>
          <w:tab w:val="left" w:pos="8385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5A3CAB" w:rsidRDefault="005A3CAB" w:rsidP="003A6898">
      <w:pPr>
        <w:numPr>
          <w:ilvl w:val="0"/>
          <w:numId w:val="2"/>
        </w:numPr>
        <w:tabs>
          <w:tab w:val="left" w:pos="4020"/>
          <w:tab w:val="left" w:pos="8385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проект решения Совета депутатов «О принятии Устава Октябрьского сельсовета Краснозерского района Новосибирской области» согласно приложению.</w:t>
      </w:r>
    </w:p>
    <w:p w:rsidR="005A3CAB" w:rsidRDefault="005A3CAB" w:rsidP="003A6898">
      <w:pPr>
        <w:numPr>
          <w:ilvl w:val="0"/>
          <w:numId w:val="2"/>
        </w:numPr>
        <w:tabs>
          <w:tab w:val="left" w:pos="4020"/>
          <w:tab w:val="left" w:pos="8385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Назначить проведение публичных слушаний проекта  решения Совета  депутатов «О принятии Устава Октябрьского сельсовета  Краснозерского района  Новосибирской области»  на  20 апреля  2017г. в 15 часов в кабинете главы  администрации Октябрьского сельсовета   по адресу: п. Октябрьский ул. Советская 25.</w:t>
      </w:r>
    </w:p>
    <w:p w:rsidR="005A3CAB" w:rsidRDefault="005A3CAB" w:rsidP="003A6898">
      <w:pPr>
        <w:numPr>
          <w:ilvl w:val="0"/>
          <w:numId w:val="2"/>
        </w:numPr>
        <w:tabs>
          <w:tab w:val="left" w:pos="4020"/>
          <w:tab w:val="left" w:pos="8385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Организацию и проведение публичных слушаний возложить на Главу Октябрьского сельсовета   А.Б.Юданова.   </w:t>
      </w:r>
    </w:p>
    <w:p w:rsidR="005A3CAB" w:rsidRDefault="005A3CAB" w:rsidP="003A6898">
      <w:pPr>
        <w:tabs>
          <w:tab w:val="left" w:pos="4020"/>
          <w:tab w:val="left" w:pos="8385"/>
        </w:tabs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5A3CAB" w:rsidRDefault="005A3CAB" w:rsidP="003A6898">
      <w:pPr>
        <w:tabs>
          <w:tab w:val="left" w:pos="4020"/>
          <w:tab w:val="left" w:pos="838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Октябрьского сельсовета</w:t>
      </w:r>
    </w:p>
    <w:p w:rsidR="005A3CAB" w:rsidRDefault="005A3CAB" w:rsidP="003A6898">
      <w:pPr>
        <w:tabs>
          <w:tab w:val="left" w:pos="4020"/>
          <w:tab w:val="left" w:pos="838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</w:p>
    <w:p w:rsidR="005A3CAB" w:rsidRDefault="005A3CAB" w:rsidP="003A6898">
      <w:pPr>
        <w:tabs>
          <w:tab w:val="left" w:pos="65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ab/>
        <w:t>А.Б. Юданов</w:t>
      </w:r>
    </w:p>
    <w:p w:rsidR="005A3CAB" w:rsidRDefault="005A3CAB" w:rsidP="003A6898">
      <w:pPr>
        <w:tabs>
          <w:tab w:val="left" w:pos="6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3CAB" w:rsidRDefault="005A3CAB" w:rsidP="003A6898">
      <w:pPr>
        <w:tabs>
          <w:tab w:val="left" w:pos="6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3CAB" w:rsidRDefault="005A3CAB" w:rsidP="003A6898">
      <w:pPr>
        <w:tabs>
          <w:tab w:val="left" w:pos="4020"/>
          <w:tab w:val="left" w:pos="8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3CAB" w:rsidRDefault="005A3CAB" w:rsidP="003A6898">
      <w:pPr>
        <w:tabs>
          <w:tab w:val="left" w:pos="4020"/>
          <w:tab w:val="left" w:pos="8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5A3CAB" w:rsidRDefault="005A3CAB" w:rsidP="003A6898">
      <w:pPr>
        <w:tabs>
          <w:tab w:val="left" w:pos="4020"/>
          <w:tab w:val="left" w:pos="8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Октябрьского сельсовета</w:t>
      </w:r>
    </w:p>
    <w:p w:rsidR="005A3CAB" w:rsidRDefault="005A3CAB" w:rsidP="003A6898">
      <w:pPr>
        <w:tabs>
          <w:tab w:val="left" w:pos="4020"/>
          <w:tab w:val="left" w:pos="8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5A3CAB" w:rsidRDefault="005A3CAB" w:rsidP="003A6898">
      <w:pPr>
        <w:spacing w:after="0"/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</w:t>
      </w:r>
      <w:r>
        <w:rPr>
          <w:rFonts w:ascii="Times New Roman" w:hAnsi="Times New Roman"/>
          <w:sz w:val="28"/>
          <w:szCs w:val="28"/>
        </w:rPr>
        <w:tab/>
        <w:t>Н.Ф. Цветков</w:t>
      </w:r>
    </w:p>
    <w:p w:rsidR="005A3CAB" w:rsidRPr="003A6898" w:rsidRDefault="005A3CAB" w:rsidP="003A6898">
      <w:pPr>
        <w:rPr>
          <w:szCs w:val="28"/>
        </w:rPr>
      </w:pPr>
    </w:p>
    <w:sectPr w:rsidR="005A3CAB" w:rsidRPr="003A6898" w:rsidSect="00A51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4F7F0D"/>
    <w:multiLevelType w:val="hybridMultilevel"/>
    <w:tmpl w:val="0C06982E"/>
    <w:lvl w:ilvl="0" w:tplc="C2F84122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71B5"/>
    <w:rsid w:val="00011B10"/>
    <w:rsid w:val="000357E5"/>
    <w:rsid w:val="000A58FD"/>
    <w:rsid w:val="00103CEB"/>
    <w:rsid w:val="0018591C"/>
    <w:rsid w:val="00195355"/>
    <w:rsid w:val="002171B5"/>
    <w:rsid w:val="003A6898"/>
    <w:rsid w:val="003D1992"/>
    <w:rsid w:val="004315D6"/>
    <w:rsid w:val="00451D11"/>
    <w:rsid w:val="0048785A"/>
    <w:rsid w:val="00561FDA"/>
    <w:rsid w:val="005A3CAB"/>
    <w:rsid w:val="00605A79"/>
    <w:rsid w:val="006C6928"/>
    <w:rsid w:val="006E2551"/>
    <w:rsid w:val="006E34C7"/>
    <w:rsid w:val="006F1D43"/>
    <w:rsid w:val="00732D0B"/>
    <w:rsid w:val="0076532A"/>
    <w:rsid w:val="007D3B8A"/>
    <w:rsid w:val="007D7BB7"/>
    <w:rsid w:val="00802C6A"/>
    <w:rsid w:val="00834DF6"/>
    <w:rsid w:val="0087116E"/>
    <w:rsid w:val="008C471F"/>
    <w:rsid w:val="008D7B2D"/>
    <w:rsid w:val="009242B9"/>
    <w:rsid w:val="00936E54"/>
    <w:rsid w:val="00994F6D"/>
    <w:rsid w:val="009E5ABC"/>
    <w:rsid w:val="00A51798"/>
    <w:rsid w:val="00B36CCC"/>
    <w:rsid w:val="00C551E0"/>
    <w:rsid w:val="00E43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32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2171B5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171B5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551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6CCC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1</Pages>
  <Words>216</Words>
  <Characters>1232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User</cp:lastModifiedBy>
  <cp:revision>13</cp:revision>
  <cp:lastPrinted>2017-08-03T02:13:00Z</cp:lastPrinted>
  <dcterms:created xsi:type="dcterms:W3CDTF">2015-05-26T06:29:00Z</dcterms:created>
  <dcterms:modified xsi:type="dcterms:W3CDTF">2017-08-03T02:13:00Z</dcterms:modified>
</cp:coreProperties>
</file>